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EE9" w:rsidRDefault="00DA3EE9" w:rsidP="00DA3EE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John GEGGE</w:t>
      </w:r>
      <w:r>
        <w:rPr>
          <w:rFonts w:ascii="Times New Roman" w:hAnsi="Times New Roman"/>
          <w:sz w:val="24"/>
          <w:szCs w:val="24"/>
        </w:rPr>
        <w:t xml:space="preserve">      (d.1492)</w:t>
      </w:r>
    </w:p>
    <w:p w:rsidR="00DA3EE9" w:rsidRDefault="00DA3EE9" w:rsidP="00DA3EE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Thirsk, North Riding of Yorkshire.</w:t>
      </w:r>
    </w:p>
    <w:p w:rsidR="00DA3EE9" w:rsidRDefault="00DA3EE9" w:rsidP="00DA3EE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DA3EE9" w:rsidRDefault="00DA3EE9" w:rsidP="00DA3EE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DA3EE9" w:rsidRDefault="00DA3EE9" w:rsidP="00DA3EE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Apr.1492</w:t>
      </w:r>
      <w:r>
        <w:rPr>
          <w:rFonts w:ascii="Times New Roman" w:hAnsi="Times New Roman"/>
          <w:sz w:val="24"/>
          <w:szCs w:val="24"/>
        </w:rPr>
        <w:tab/>
        <w:t>Administration of his property and possessions was granted.</w:t>
      </w:r>
    </w:p>
    <w:p w:rsidR="00DA3EE9" w:rsidRDefault="00DA3EE9" w:rsidP="00DA3EE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(W.Y.R. p.69)</w:t>
      </w:r>
    </w:p>
    <w:p w:rsidR="00DA3EE9" w:rsidRDefault="00DA3EE9" w:rsidP="00DA3EE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DA3EE9" w:rsidRDefault="00DA3EE9" w:rsidP="00DA3EE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DA3EE9" w:rsidRDefault="00DA3EE9" w:rsidP="00DA3EE9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EE9" w:rsidRDefault="00DA3EE9" w:rsidP="00564E3C">
      <w:pPr>
        <w:spacing w:after="0" w:line="240" w:lineRule="auto"/>
      </w:pPr>
      <w:r>
        <w:separator/>
      </w:r>
    </w:p>
  </w:endnote>
  <w:endnote w:type="continuationSeparator" w:id="0">
    <w:p w:rsidR="00DA3EE9" w:rsidRDefault="00DA3EE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A3EE9">
      <w:rPr>
        <w:rFonts w:ascii="Times New Roman" w:hAnsi="Times New Roman" w:cs="Times New Roman"/>
        <w:noProof/>
        <w:sz w:val="24"/>
        <w:szCs w:val="24"/>
      </w:rPr>
      <w:t>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EE9" w:rsidRDefault="00DA3EE9" w:rsidP="00564E3C">
      <w:pPr>
        <w:spacing w:after="0" w:line="240" w:lineRule="auto"/>
      </w:pPr>
      <w:r>
        <w:separator/>
      </w:r>
    </w:p>
  </w:footnote>
  <w:footnote w:type="continuationSeparator" w:id="0">
    <w:p w:rsidR="00DA3EE9" w:rsidRDefault="00DA3EE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EE9"/>
    <w:rsid w:val="00372DC6"/>
    <w:rsid w:val="00564E3C"/>
    <w:rsid w:val="0064591D"/>
    <w:rsid w:val="00DA3EE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155C85-5E64-4738-9CC2-853F87AC7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2016-02-08T22:16:00Z</dcterms:created>
  <dcterms:modified xsi:type="dcterms:W3CDTF">2016-02-08T22:17:00Z</dcterms:modified>
</cp:coreProperties>
</file>